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A48DA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Oliver ALWDOE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CD9BD85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5848677D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B70DE2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59C9162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appears in the Plea Rolls.</w:t>
      </w:r>
    </w:p>
    <w:p w14:paraId="2282473A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AF341C0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12E601A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B29C14D" w14:textId="77777777" w:rsidR="005A6A6F" w:rsidRDefault="005A6A6F" w:rsidP="005A6A6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521ACC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1A4B" w14:textId="77777777" w:rsidR="005A6A6F" w:rsidRDefault="005A6A6F" w:rsidP="009139A6">
      <w:r>
        <w:separator/>
      </w:r>
    </w:p>
  </w:endnote>
  <w:endnote w:type="continuationSeparator" w:id="0">
    <w:p w14:paraId="2D5D2E40" w14:textId="77777777" w:rsidR="005A6A6F" w:rsidRDefault="005A6A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166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D6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F7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513FD" w14:textId="77777777" w:rsidR="005A6A6F" w:rsidRDefault="005A6A6F" w:rsidP="009139A6">
      <w:r>
        <w:separator/>
      </w:r>
    </w:p>
  </w:footnote>
  <w:footnote w:type="continuationSeparator" w:id="0">
    <w:p w14:paraId="7DA0E983" w14:textId="77777777" w:rsidR="005A6A6F" w:rsidRDefault="005A6A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84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F3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19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6F"/>
    <w:rsid w:val="000666E0"/>
    <w:rsid w:val="002510B7"/>
    <w:rsid w:val="005A6A6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D0514"/>
  <w15:chartTrackingRefBased/>
  <w15:docId w15:val="{6986C0B6-CAD7-4942-8D0B-A8A819676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6A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2022-04-07T10:28:00Z</dcterms:created>
  <dcterms:modified xsi:type="dcterms:W3CDTF">2022-04-07T10:28:00Z</dcterms:modified>
</cp:coreProperties>
</file>